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DE8" w:rsidRPr="00870F8B" w:rsidRDefault="004D6DE8">
      <w:pPr>
        <w:rPr>
          <w:lang w:val="uk-UA"/>
        </w:rPr>
      </w:pPr>
    </w:p>
    <w:p w:rsidR="004D6DE8" w:rsidRPr="00870F8B" w:rsidRDefault="004D6DE8">
      <w:pPr>
        <w:rPr>
          <w:lang w:val="uk-UA"/>
        </w:rPr>
      </w:pPr>
    </w:p>
    <w:p w:rsidR="004D6DE8" w:rsidRPr="00870F8B" w:rsidRDefault="004D6DE8">
      <w:pPr>
        <w:rPr>
          <w:lang w:val="uk-UA"/>
        </w:rPr>
      </w:pPr>
    </w:p>
    <w:p w:rsidR="004D6DE8" w:rsidRPr="00870F8B" w:rsidRDefault="004D6DE8">
      <w:pPr>
        <w:rPr>
          <w:lang w:val="uk-UA"/>
        </w:rPr>
      </w:pPr>
    </w:p>
    <w:p w:rsidR="004D6DE8" w:rsidRPr="00870F8B" w:rsidRDefault="004D6DE8">
      <w:pPr>
        <w:rPr>
          <w:lang w:val="uk-UA"/>
        </w:rPr>
      </w:pPr>
    </w:p>
    <w:p w:rsidR="004D6DE8" w:rsidRPr="00870F8B" w:rsidRDefault="004D6DE8">
      <w:pPr>
        <w:rPr>
          <w:lang w:val="uk-UA"/>
        </w:rPr>
      </w:pPr>
    </w:p>
    <w:p w:rsidR="004D6DE8" w:rsidRPr="00870F8B" w:rsidRDefault="004D6DE8">
      <w:pPr>
        <w:rPr>
          <w:lang w:val="uk-UA"/>
        </w:rPr>
      </w:pPr>
    </w:p>
    <w:p w:rsidR="004D6DE8" w:rsidRPr="00870F8B" w:rsidRDefault="004D6DE8">
      <w:pPr>
        <w:rPr>
          <w:lang w:val="uk-UA"/>
        </w:rPr>
      </w:pPr>
    </w:p>
    <w:p w:rsidR="004D6DE8" w:rsidRPr="00870F8B" w:rsidRDefault="004D6DE8">
      <w:pPr>
        <w:rPr>
          <w:lang w:val="uk-UA"/>
        </w:rPr>
      </w:pPr>
    </w:p>
    <w:p w:rsidR="004D6DE8" w:rsidRPr="00870F8B" w:rsidRDefault="004D6DE8">
      <w:pPr>
        <w:rPr>
          <w:lang w:val="uk-UA"/>
        </w:rPr>
      </w:pPr>
    </w:p>
    <w:p w:rsidR="004D6DE8" w:rsidRPr="00870F8B" w:rsidRDefault="004D6DE8">
      <w:pPr>
        <w:rPr>
          <w:lang w:val="uk-UA"/>
        </w:rPr>
      </w:pPr>
    </w:p>
    <w:p w:rsidR="004D6DE8" w:rsidRPr="00870F8B" w:rsidRDefault="004D6DE8">
      <w:pPr>
        <w:rPr>
          <w:lang w:val="uk-UA"/>
        </w:rPr>
      </w:pPr>
    </w:p>
    <w:p w:rsidR="004D6DE8" w:rsidRPr="00870F8B" w:rsidRDefault="004D6DE8">
      <w:pPr>
        <w:rPr>
          <w:lang w:val="uk-UA"/>
        </w:rPr>
      </w:pPr>
    </w:p>
    <w:p w:rsidR="004D6DE8" w:rsidRPr="00870F8B" w:rsidRDefault="004D6DE8" w:rsidP="00006423">
      <w:pPr>
        <w:tabs>
          <w:tab w:val="left" w:pos="5400"/>
          <w:tab w:val="left" w:pos="9354"/>
        </w:tabs>
        <w:rPr>
          <w:sz w:val="28"/>
          <w:szCs w:val="28"/>
          <w:lang w:val="uk-UA"/>
        </w:rPr>
      </w:pPr>
    </w:p>
    <w:p w:rsidR="004D6DE8" w:rsidRPr="00870F8B" w:rsidRDefault="004D6DE8" w:rsidP="00622FA8">
      <w:pPr>
        <w:rPr>
          <w:sz w:val="28"/>
          <w:szCs w:val="28"/>
          <w:lang w:val="uk-UA"/>
        </w:rPr>
      </w:pPr>
    </w:p>
    <w:p w:rsidR="004D6DE8" w:rsidRPr="00870F8B" w:rsidRDefault="004D6DE8" w:rsidP="00F85492">
      <w:pPr>
        <w:ind w:left="4956"/>
        <w:rPr>
          <w:sz w:val="28"/>
          <w:szCs w:val="28"/>
          <w:lang w:val="uk-UA"/>
        </w:rPr>
      </w:pPr>
    </w:p>
    <w:p w:rsidR="004D6DE8" w:rsidRPr="00870F8B" w:rsidRDefault="004D6DE8" w:rsidP="00F85492">
      <w:pPr>
        <w:ind w:left="495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Начальнику</w:t>
      </w:r>
      <w:r w:rsidRPr="00870F8B">
        <w:rPr>
          <w:sz w:val="28"/>
          <w:szCs w:val="28"/>
          <w:lang w:val="uk-UA"/>
        </w:rPr>
        <w:t xml:space="preserve"> Головного Управління ДФС у Львівській області</w:t>
      </w:r>
    </w:p>
    <w:p w:rsidR="004D6DE8" w:rsidRPr="00870F8B" w:rsidRDefault="004D6DE8" w:rsidP="00480F2E">
      <w:pPr>
        <w:ind w:left="424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Кондро І.В.</w:t>
      </w:r>
    </w:p>
    <w:p w:rsidR="004D6DE8" w:rsidRPr="00870F8B" w:rsidRDefault="004D6DE8" w:rsidP="004C61B4">
      <w:pPr>
        <w:tabs>
          <w:tab w:val="left" w:pos="5400"/>
          <w:tab w:val="left" w:pos="9354"/>
        </w:tabs>
        <w:ind w:left="5580"/>
        <w:rPr>
          <w:snapToGrid w:val="0"/>
          <w:sz w:val="28"/>
          <w:szCs w:val="28"/>
          <w:lang w:val="uk-UA"/>
        </w:rPr>
      </w:pPr>
    </w:p>
    <w:p w:rsidR="004D6DE8" w:rsidRPr="00870F8B" w:rsidRDefault="004D6DE8" w:rsidP="00091287">
      <w:pPr>
        <w:rPr>
          <w:sz w:val="28"/>
          <w:szCs w:val="28"/>
          <w:lang w:val="uk-UA"/>
        </w:rPr>
      </w:pPr>
    </w:p>
    <w:p w:rsidR="004D6DE8" w:rsidRPr="00870F8B" w:rsidRDefault="004D6DE8" w:rsidP="005C6C4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Шановний Ігорю Володимировичу</w:t>
      </w:r>
      <w:r w:rsidRPr="00870F8B">
        <w:rPr>
          <w:sz w:val="28"/>
          <w:szCs w:val="28"/>
          <w:lang w:val="uk-UA"/>
        </w:rPr>
        <w:t>!</w:t>
      </w:r>
    </w:p>
    <w:p w:rsidR="004D6DE8" w:rsidRPr="00870F8B" w:rsidRDefault="004D6DE8" w:rsidP="005C6C40">
      <w:pPr>
        <w:rPr>
          <w:sz w:val="28"/>
          <w:szCs w:val="28"/>
          <w:lang w:val="uk-UA"/>
        </w:rPr>
      </w:pPr>
    </w:p>
    <w:p w:rsidR="004D6DE8" w:rsidRPr="00870F8B" w:rsidRDefault="004D6DE8" w:rsidP="00142E05">
      <w:pPr>
        <w:tabs>
          <w:tab w:val="left" w:pos="6840"/>
        </w:tabs>
        <w:spacing w:after="120"/>
        <w:jc w:val="both"/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>Просимо на суб-сайт ГУ ДФС у Львівській області у розділі «Робота з персоналом» у рубриці «Про очищення влади» викласти наступну інформацію:</w:t>
      </w:r>
    </w:p>
    <w:p w:rsidR="004D6DE8" w:rsidRPr="00B577AC" w:rsidRDefault="004D6DE8" w:rsidP="00142E05">
      <w:pPr>
        <w:pStyle w:val="NormalWeb"/>
        <w:tabs>
          <w:tab w:val="left" w:pos="6840"/>
        </w:tabs>
        <w:jc w:val="both"/>
        <w:rPr>
          <w:sz w:val="28"/>
          <w:szCs w:val="28"/>
          <w:lang w:val="uk-UA"/>
        </w:rPr>
      </w:pPr>
      <w:r w:rsidRPr="00870F8B">
        <w:rPr>
          <w:sz w:val="28"/>
          <w:szCs w:val="28"/>
          <w:lang w:val="uk-UA"/>
        </w:rPr>
        <w:t xml:space="preserve">«Львівська митниця ДФС на виконання Постанови Кабінету Міністрів України від 16 жовтня 2014 року №563 «Деякі питання реалізації Закону України «Про очищення влади» повідомляє про початок  </w:t>
      </w:r>
      <w:r w:rsidRPr="00841523">
        <w:rPr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>.0</w:t>
      </w:r>
      <w:r w:rsidRPr="00841523">
        <w:rPr>
          <w:sz w:val="28"/>
          <w:szCs w:val="28"/>
          <w:lang w:val="uk-UA"/>
        </w:rPr>
        <w:t>9</w:t>
      </w:r>
      <w:r w:rsidRPr="00870F8B">
        <w:rPr>
          <w:sz w:val="28"/>
          <w:szCs w:val="28"/>
          <w:lang w:val="uk-UA"/>
        </w:rPr>
        <w:t>.2015 року проходження перевірки щодо:</w:t>
      </w:r>
    </w:p>
    <w:p w:rsidR="004D6DE8" w:rsidRDefault="004D6DE8" w:rsidP="00945F47">
      <w:pPr>
        <w:rPr>
          <w:sz w:val="28"/>
          <w:szCs w:val="28"/>
          <w:lang w:val="uk-UA"/>
        </w:rPr>
      </w:pPr>
    </w:p>
    <w:p w:rsidR="004D6DE8" w:rsidRPr="002278EC" w:rsidRDefault="004D6DE8" w:rsidP="00945F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2278EC">
        <w:rPr>
          <w:sz w:val="28"/>
          <w:szCs w:val="28"/>
          <w:lang w:val="uk-UA"/>
        </w:rPr>
        <w:t>.Власюк Світлани Мефодіївни</w:t>
      </w:r>
    </w:p>
    <w:p w:rsidR="004D6DE8" w:rsidRPr="002278EC" w:rsidRDefault="004D6DE8" w:rsidP="00473A97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945F47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заступник начальника митного поста "Дрогобич"</w:t>
      </w:r>
    </w:p>
    <w:p w:rsidR="004D6DE8" w:rsidRPr="002278EC" w:rsidRDefault="004D6DE8" w:rsidP="00945F47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2. Пойташа Євгена Борисовича</w:t>
      </w:r>
    </w:p>
    <w:p w:rsidR="004D6DE8" w:rsidRPr="002278EC" w:rsidRDefault="004D6DE8" w:rsidP="00945F47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945F47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старший державний інспектор митного поста "Дрогобич"</w:t>
      </w:r>
    </w:p>
    <w:p w:rsidR="004D6DE8" w:rsidRPr="002278EC" w:rsidRDefault="004D6DE8" w:rsidP="00945F47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3. Строгуша Олега Васильовича</w:t>
      </w:r>
    </w:p>
    <w:p w:rsidR="004D6DE8" w:rsidRPr="002278EC" w:rsidRDefault="004D6DE8" w:rsidP="00945F47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945F47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завідувач сектору митного оформлення № 1 "Самбір" митного поста "Дрогобич"</w:t>
      </w:r>
    </w:p>
    <w:p w:rsidR="004D6DE8" w:rsidRPr="002278EC" w:rsidRDefault="004D6DE8" w:rsidP="00945F47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4. Стецівки Андрія Володимировича</w:t>
      </w:r>
    </w:p>
    <w:p w:rsidR="004D6DE8" w:rsidRPr="002278EC" w:rsidRDefault="004D6DE8" w:rsidP="00945F47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945F47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головний державний інспектор митного поста "Дрогобич"</w:t>
      </w:r>
    </w:p>
    <w:p w:rsidR="004D6DE8" w:rsidRPr="002278EC" w:rsidRDefault="004D6DE8" w:rsidP="00945F47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5. Гриб Ольги Дмитрівни</w:t>
      </w:r>
    </w:p>
    <w:p w:rsidR="004D6DE8" w:rsidRPr="002278EC" w:rsidRDefault="004D6DE8" w:rsidP="00945F47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945F47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заступник начальника митного поста "Сокаль"</w:t>
      </w:r>
    </w:p>
    <w:p w:rsidR="004D6DE8" w:rsidRPr="002278EC" w:rsidRDefault="004D6DE8" w:rsidP="00945F47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6. Терех Ольги Ростиславівни</w:t>
      </w:r>
    </w:p>
    <w:p w:rsidR="004D6DE8" w:rsidRPr="002278EC" w:rsidRDefault="004D6DE8" w:rsidP="00945F47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945F47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старший державний інспектор митного поста "Сокаль"</w:t>
      </w:r>
    </w:p>
    <w:p w:rsidR="004D6DE8" w:rsidRPr="002278EC" w:rsidRDefault="004D6DE8" w:rsidP="00945F47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7. Рибак Любові Миколаївни</w:t>
      </w:r>
    </w:p>
    <w:p w:rsidR="004D6DE8" w:rsidRPr="002278EC" w:rsidRDefault="004D6DE8" w:rsidP="007D7E78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7D7E78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головний державний інспектор митного поста "Сокаль"</w:t>
      </w:r>
    </w:p>
    <w:p w:rsidR="004D6DE8" w:rsidRPr="002278EC" w:rsidRDefault="004D6DE8" w:rsidP="007D7E78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8. Єсіпова Сергія Мироновича</w:t>
      </w:r>
    </w:p>
    <w:p w:rsidR="004D6DE8" w:rsidRPr="002278EC" w:rsidRDefault="004D6DE8" w:rsidP="007D7E78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7D7E78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старший державний інспектор митного поста "Сокаль"</w:t>
      </w:r>
    </w:p>
    <w:p w:rsidR="004D6DE8" w:rsidRPr="002278EC" w:rsidRDefault="004D6DE8" w:rsidP="007D7E78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9. Луців Христини Миколаївни</w:t>
      </w:r>
    </w:p>
    <w:p w:rsidR="004D6DE8" w:rsidRPr="002278EC" w:rsidRDefault="004D6DE8" w:rsidP="007D7E78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7D7E78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головний державний інспектор митного поста "Сокаль"</w:t>
      </w:r>
    </w:p>
    <w:p w:rsidR="004D6DE8" w:rsidRPr="002278EC" w:rsidRDefault="004D6DE8" w:rsidP="007D7E78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10. Ковалика Олега Васильовича</w:t>
      </w:r>
    </w:p>
    <w:p w:rsidR="004D6DE8" w:rsidRPr="002278EC" w:rsidRDefault="004D6DE8" w:rsidP="007D7E78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7D7E78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головний державний інспектор митного поста "Сокаль"</w:t>
      </w:r>
    </w:p>
    <w:p w:rsidR="004D6DE8" w:rsidRPr="002278EC" w:rsidRDefault="004D6DE8" w:rsidP="007D7E78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11. Мішкевича Олександра Борисовича</w:t>
      </w:r>
    </w:p>
    <w:p w:rsidR="004D6DE8" w:rsidRPr="002278EC" w:rsidRDefault="004D6DE8" w:rsidP="007D7E78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0A606C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 xml:space="preserve">Посада: старший державний інспектор відділу митного оформлення № 4 митного поста "Грушів" </w:t>
      </w:r>
    </w:p>
    <w:p w:rsidR="004D6DE8" w:rsidRPr="002278EC" w:rsidRDefault="004D6DE8" w:rsidP="000A606C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12. Задорожного Ярослава Львовича</w:t>
      </w:r>
    </w:p>
    <w:p w:rsidR="004D6DE8" w:rsidRPr="002278EC" w:rsidRDefault="004D6DE8" w:rsidP="00111DEB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0A606C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начальник відділу митного оформлення № 3 митного поста "Грушів"</w:t>
      </w:r>
    </w:p>
    <w:p w:rsidR="004D6DE8" w:rsidRPr="002278EC" w:rsidRDefault="004D6DE8" w:rsidP="00B80051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13. Новосада Юрія Юрійовича</w:t>
      </w:r>
    </w:p>
    <w:p w:rsidR="004D6DE8" w:rsidRPr="002278EC" w:rsidRDefault="004D6DE8" w:rsidP="00B80051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0A606C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заступник начальника відділу митного оформлення № 3 митного поста "Грушів"</w:t>
      </w:r>
    </w:p>
    <w:p w:rsidR="004D6DE8" w:rsidRPr="002278EC" w:rsidRDefault="004D6DE8" w:rsidP="000A606C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14. Ізьо Ігоря Ігоровича</w:t>
      </w:r>
    </w:p>
    <w:p w:rsidR="004D6DE8" w:rsidRPr="002278EC" w:rsidRDefault="004D6DE8" w:rsidP="005E590C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5E590C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головний державний інспектор відділу митного оформлення № 3 митного поста "Грушів"</w:t>
      </w:r>
    </w:p>
    <w:p w:rsidR="004D6DE8" w:rsidRPr="002278EC" w:rsidRDefault="004D6DE8" w:rsidP="005E590C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15. Чучупака Євгена Васильовича</w:t>
      </w:r>
    </w:p>
    <w:p w:rsidR="004D6DE8" w:rsidRPr="002278EC" w:rsidRDefault="004D6DE8" w:rsidP="005E590C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5E590C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 xml:space="preserve">Посада: головний державний інспектор відділу митного оформлення № 3 митного поста "Грушів" </w:t>
      </w:r>
    </w:p>
    <w:p w:rsidR="004D6DE8" w:rsidRPr="002278EC" w:rsidRDefault="004D6DE8" w:rsidP="005E590C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16. Ілечка Олега Володимировича</w:t>
      </w:r>
    </w:p>
    <w:p w:rsidR="004D6DE8" w:rsidRPr="002278EC" w:rsidRDefault="004D6DE8" w:rsidP="005E590C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2278EC" w:rsidRDefault="004D6DE8" w:rsidP="005E590C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старший державний інспектор відділу митного оформлення № 3 митного поста "Грушів"</w:t>
      </w:r>
    </w:p>
    <w:p w:rsidR="004D6DE8" w:rsidRPr="002278EC" w:rsidRDefault="004D6DE8" w:rsidP="005E590C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17.Парамуда Юрія Михайловича</w:t>
      </w:r>
    </w:p>
    <w:p w:rsidR="004D6DE8" w:rsidRPr="002278EC" w:rsidRDefault="004D6DE8" w:rsidP="00622FA8">
      <w:pPr>
        <w:rPr>
          <w:i/>
          <w:iCs/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Місце роботи: Львівська митниця ДФС</w:t>
      </w:r>
    </w:p>
    <w:p w:rsidR="004D6DE8" w:rsidRPr="00B80051" w:rsidRDefault="004D6DE8" w:rsidP="00622FA8">
      <w:pPr>
        <w:rPr>
          <w:sz w:val="28"/>
          <w:szCs w:val="28"/>
          <w:lang w:val="uk-UA"/>
        </w:rPr>
      </w:pPr>
      <w:r w:rsidRPr="002278EC">
        <w:rPr>
          <w:sz w:val="28"/>
          <w:szCs w:val="28"/>
          <w:lang w:val="uk-UA"/>
        </w:rPr>
        <w:t>Посада: державний інспектор відділу митного оформлення № 4 митного поста "Грушів"</w:t>
      </w:r>
    </w:p>
    <w:p w:rsidR="004D6DE8" w:rsidRPr="000A606C" w:rsidRDefault="004D6DE8" w:rsidP="000A606C">
      <w:pPr>
        <w:rPr>
          <w:sz w:val="28"/>
          <w:szCs w:val="28"/>
          <w:lang w:val="uk-UA"/>
        </w:rPr>
      </w:pPr>
    </w:p>
    <w:p w:rsidR="004D6DE8" w:rsidRPr="00030A2A" w:rsidRDefault="004D6DE8" w:rsidP="00030A2A">
      <w:pPr>
        <w:spacing w:after="120"/>
        <w:jc w:val="both"/>
        <w:rPr>
          <w:lang w:val="uk-UA"/>
        </w:rPr>
      </w:pPr>
      <w:r w:rsidRPr="00870F8B">
        <w:rPr>
          <w:lang w:val="uk-UA"/>
        </w:rPr>
        <w:t xml:space="preserve">Додатки. </w:t>
      </w:r>
      <w:hyperlink r:id="rId5" w:tgtFrame="_blank" w:history="1">
        <w:r w:rsidRPr="00870F8B">
          <w:rPr>
            <w:rStyle w:val="Hyperlink"/>
            <w:color w:val="auto"/>
            <w:lang w:val="uk-UA"/>
          </w:rPr>
          <w:t>Копії Декларацій про майно, доходи, витрати і зобов’язання фінансового характеру за 2014 рік</w:t>
        </w:r>
      </w:hyperlink>
      <w:r w:rsidRPr="00870F8B">
        <w:rPr>
          <w:u w:val="single"/>
          <w:lang w:val="uk-UA"/>
        </w:rPr>
        <w:t>; к</w:t>
      </w:r>
      <w:hyperlink r:id="rId6" w:tgtFrame="_blank" w:history="1">
        <w:r w:rsidRPr="00870F8B">
          <w:rPr>
            <w:rStyle w:val="Hyperlink"/>
            <w:color w:val="auto"/>
            <w:lang w:val="uk-UA"/>
          </w:rPr>
          <w:t>опії</w:t>
        </w:r>
      </w:hyperlink>
      <w:r w:rsidRPr="00870F8B">
        <w:rPr>
          <w:u w:val="single"/>
          <w:lang w:val="uk-UA"/>
        </w:rPr>
        <w:t xml:space="preserve"> заяв</w:t>
      </w:r>
      <w:r w:rsidRPr="00870F8B">
        <w:rPr>
          <w:lang w:val="uk-UA"/>
        </w:rPr>
        <w:t xml:space="preserve"> </w:t>
      </w:r>
    </w:p>
    <w:p w:rsidR="004D6DE8" w:rsidRDefault="004D6DE8" w:rsidP="00142E05">
      <w:pPr>
        <w:jc w:val="both"/>
        <w:rPr>
          <w:sz w:val="28"/>
          <w:szCs w:val="28"/>
          <w:lang w:val="uk-UA"/>
        </w:rPr>
      </w:pPr>
    </w:p>
    <w:p w:rsidR="004D6DE8" w:rsidRPr="00870F8B" w:rsidRDefault="004D6DE8" w:rsidP="00142E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870F8B">
        <w:rPr>
          <w:sz w:val="28"/>
          <w:szCs w:val="28"/>
          <w:lang w:val="uk-UA"/>
        </w:rPr>
        <w:t>З повагою</w:t>
      </w:r>
    </w:p>
    <w:p w:rsidR="004D6DE8" w:rsidRDefault="004D6DE8" w:rsidP="00142E0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В.о.начальника </w:t>
      </w:r>
    </w:p>
    <w:p w:rsidR="004D6DE8" w:rsidRPr="00030A2A" w:rsidRDefault="004D6DE8" w:rsidP="007B30F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митниці ДФС                                                                    Л.І.Прокіпчук</w:t>
      </w:r>
    </w:p>
    <w:p w:rsidR="004D6DE8" w:rsidRDefault="004D6DE8" w:rsidP="007B30F8">
      <w:pPr>
        <w:jc w:val="both"/>
        <w:rPr>
          <w:sz w:val="20"/>
          <w:szCs w:val="20"/>
          <w:lang w:val="uk-UA"/>
        </w:rPr>
      </w:pPr>
    </w:p>
    <w:p w:rsidR="004D6DE8" w:rsidRDefault="004D6DE8" w:rsidP="007B30F8">
      <w:pPr>
        <w:jc w:val="both"/>
        <w:rPr>
          <w:sz w:val="20"/>
          <w:szCs w:val="20"/>
          <w:lang w:val="uk-UA"/>
        </w:rPr>
      </w:pPr>
    </w:p>
    <w:p w:rsidR="004D6DE8" w:rsidRDefault="004D6DE8" w:rsidP="007B30F8">
      <w:pPr>
        <w:jc w:val="both"/>
        <w:rPr>
          <w:sz w:val="20"/>
          <w:szCs w:val="20"/>
          <w:lang w:val="uk-UA"/>
        </w:rPr>
      </w:pPr>
    </w:p>
    <w:p w:rsidR="004D6DE8" w:rsidRDefault="004D6DE8" w:rsidP="007B30F8">
      <w:pPr>
        <w:jc w:val="both"/>
        <w:rPr>
          <w:sz w:val="20"/>
          <w:szCs w:val="20"/>
          <w:lang w:val="uk-UA"/>
        </w:rPr>
      </w:pPr>
    </w:p>
    <w:p w:rsidR="004D6DE8" w:rsidRPr="00870F8B" w:rsidRDefault="004D6DE8" w:rsidP="007B30F8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Малицька</w:t>
      </w:r>
      <w:r w:rsidRPr="00870F8B">
        <w:rPr>
          <w:sz w:val="20"/>
          <w:szCs w:val="20"/>
          <w:lang w:val="uk-UA"/>
        </w:rPr>
        <w:t xml:space="preserve"> 258-99-60</w:t>
      </w:r>
    </w:p>
    <w:sectPr w:rsidR="004D6DE8" w:rsidRPr="00870F8B" w:rsidSect="00622FA8">
      <w:pgSz w:w="11906" w:h="16838"/>
      <w:pgMar w:top="539" w:right="567" w:bottom="1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UkrainianPeterburg">
    <w:altName w:val="Courier New"/>
    <w:panose1 w:val="02027200000000000000"/>
    <w:charset w:val="00"/>
    <w:family w:val="roman"/>
    <w:pitch w:val="variable"/>
    <w:sig w:usb0="00000203" w:usb1="00000000" w:usb2="00000000" w:usb3="00000000" w:csb0="00000005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7CB9"/>
    <w:multiLevelType w:val="hybridMultilevel"/>
    <w:tmpl w:val="1D7208BC"/>
    <w:lvl w:ilvl="0" w:tplc="0422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987094A"/>
    <w:multiLevelType w:val="hybridMultilevel"/>
    <w:tmpl w:val="B3B6F1F0"/>
    <w:lvl w:ilvl="0" w:tplc="5F7A2A0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84763F5"/>
    <w:multiLevelType w:val="hybridMultilevel"/>
    <w:tmpl w:val="E1949C26"/>
    <w:lvl w:ilvl="0" w:tplc="F9C22CF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4A0AF2"/>
    <w:multiLevelType w:val="hybridMultilevel"/>
    <w:tmpl w:val="4F14151E"/>
    <w:lvl w:ilvl="0" w:tplc="E8A47A46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  <w:u w:val="single"/>
      </w:rPr>
    </w:lvl>
    <w:lvl w:ilvl="1" w:tplc="0422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2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2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>
    <w:nsid w:val="429918D8"/>
    <w:multiLevelType w:val="hybridMultilevel"/>
    <w:tmpl w:val="C4A8D858"/>
    <w:lvl w:ilvl="0" w:tplc="4E240ACA">
      <w:start w:val="297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ascii="Times New Roman" w:eastAsia="Times New Roman" w:hAnsi="Times New Roman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A1D"/>
    <w:rsid w:val="00000893"/>
    <w:rsid w:val="00006423"/>
    <w:rsid w:val="0002196A"/>
    <w:rsid w:val="000240D2"/>
    <w:rsid w:val="000249BE"/>
    <w:rsid w:val="00030A2A"/>
    <w:rsid w:val="00040CB4"/>
    <w:rsid w:val="00047D19"/>
    <w:rsid w:val="00051882"/>
    <w:rsid w:val="00051C63"/>
    <w:rsid w:val="000545CE"/>
    <w:rsid w:val="000632A9"/>
    <w:rsid w:val="00065C72"/>
    <w:rsid w:val="00070E0C"/>
    <w:rsid w:val="000744F8"/>
    <w:rsid w:val="00074527"/>
    <w:rsid w:val="00076923"/>
    <w:rsid w:val="00081374"/>
    <w:rsid w:val="00082A98"/>
    <w:rsid w:val="0008603A"/>
    <w:rsid w:val="00090644"/>
    <w:rsid w:val="00091287"/>
    <w:rsid w:val="000A1C08"/>
    <w:rsid w:val="000A4EFB"/>
    <w:rsid w:val="000A606C"/>
    <w:rsid w:val="000B5DE5"/>
    <w:rsid w:val="000B701E"/>
    <w:rsid w:val="000C2ACB"/>
    <w:rsid w:val="000D371C"/>
    <w:rsid w:val="000D5331"/>
    <w:rsid w:val="000D5390"/>
    <w:rsid w:val="000E123B"/>
    <w:rsid w:val="000E1268"/>
    <w:rsid w:val="000E1966"/>
    <w:rsid w:val="000E3D93"/>
    <w:rsid w:val="000F2047"/>
    <w:rsid w:val="000F3385"/>
    <w:rsid w:val="000F3782"/>
    <w:rsid w:val="000F424C"/>
    <w:rsid w:val="000F7D12"/>
    <w:rsid w:val="00111DEB"/>
    <w:rsid w:val="00113F61"/>
    <w:rsid w:val="00117FE9"/>
    <w:rsid w:val="00123B83"/>
    <w:rsid w:val="00123E72"/>
    <w:rsid w:val="00125756"/>
    <w:rsid w:val="00142E05"/>
    <w:rsid w:val="00143799"/>
    <w:rsid w:val="0015554F"/>
    <w:rsid w:val="00156EF6"/>
    <w:rsid w:val="00170E81"/>
    <w:rsid w:val="00173A61"/>
    <w:rsid w:val="00173C83"/>
    <w:rsid w:val="001860AB"/>
    <w:rsid w:val="001A5AD9"/>
    <w:rsid w:val="001B7F82"/>
    <w:rsid w:val="001C6859"/>
    <w:rsid w:val="001D02B8"/>
    <w:rsid w:val="001D53B4"/>
    <w:rsid w:val="001E1030"/>
    <w:rsid w:val="001F0E73"/>
    <w:rsid w:val="001F458A"/>
    <w:rsid w:val="001F4E66"/>
    <w:rsid w:val="001F51C3"/>
    <w:rsid w:val="001F5EEB"/>
    <w:rsid w:val="00201B2D"/>
    <w:rsid w:val="00204A8C"/>
    <w:rsid w:val="002278EC"/>
    <w:rsid w:val="002302F5"/>
    <w:rsid w:val="002404BC"/>
    <w:rsid w:val="002436C2"/>
    <w:rsid w:val="00245762"/>
    <w:rsid w:val="00246351"/>
    <w:rsid w:val="00250298"/>
    <w:rsid w:val="00267B4A"/>
    <w:rsid w:val="00275950"/>
    <w:rsid w:val="0027598A"/>
    <w:rsid w:val="00276DFF"/>
    <w:rsid w:val="002873D6"/>
    <w:rsid w:val="0029109B"/>
    <w:rsid w:val="002916D0"/>
    <w:rsid w:val="0029667E"/>
    <w:rsid w:val="002966D4"/>
    <w:rsid w:val="00296BB8"/>
    <w:rsid w:val="002A00FD"/>
    <w:rsid w:val="002A0924"/>
    <w:rsid w:val="002A14C5"/>
    <w:rsid w:val="002A2C13"/>
    <w:rsid w:val="002A48AA"/>
    <w:rsid w:val="002A7025"/>
    <w:rsid w:val="002A7C19"/>
    <w:rsid w:val="002B438C"/>
    <w:rsid w:val="002C1FC0"/>
    <w:rsid w:val="002C27FB"/>
    <w:rsid w:val="002C328F"/>
    <w:rsid w:val="002E0AA8"/>
    <w:rsid w:val="00303EC3"/>
    <w:rsid w:val="0030539E"/>
    <w:rsid w:val="00306D1F"/>
    <w:rsid w:val="0031630A"/>
    <w:rsid w:val="0031674E"/>
    <w:rsid w:val="00337ED7"/>
    <w:rsid w:val="0034142D"/>
    <w:rsid w:val="00346947"/>
    <w:rsid w:val="00351011"/>
    <w:rsid w:val="003613EF"/>
    <w:rsid w:val="00364112"/>
    <w:rsid w:val="00366F52"/>
    <w:rsid w:val="003740A8"/>
    <w:rsid w:val="00374958"/>
    <w:rsid w:val="00386E1E"/>
    <w:rsid w:val="00392942"/>
    <w:rsid w:val="00392FFA"/>
    <w:rsid w:val="003A0AAE"/>
    <w:rsid w:val="003A6B3B"/>
    <w:rsid w:val="003B3688"/>
    <w:rsid w:val="003D0D91"/>
    <w:rsid w:val="003D168B"/>
    <w:rsid w:val="003D76B0"/>
    <w:rsid w:val="003E17E0"/>
    <w:rsid w:val="003E2C08"/>
    <w:rsid w:val="003F00DA"/>
    <w:rsid w:val="003F0F5B"/>
    <w:rsid w:val="003F3A25"/>
    <w:rsid w:val="00411FA7"/>
    <w:rsid w:val="00413EA0"/>
    <w:rsid w:val="00414876"/>
    <w:rsid w:val="00426C4E"/>
    <w:rsid w:val="0043684C"/>
    <w:rsid w:val="00437CE8"/>
    <w:rsid w:val="004416C8"/>
    <w:rsid w:val="004505B8"/>
    <w:rsid w:val="004508C7"/>
    <w:rsid w:val="00452217"/>
    <w:rsid w:val="00462A34"/>
    <w:rsid w:val="004639C3"/>
    <w:rsid w:val="00473A97"/>
    <w:rsid w:val="00480F2E"/>
    <w:rsid w:val="004A45B9"/>
    <w:rsid w:val="004A4D5C"/>
    <w:rsid w:val="004B63DE"/>
    <w:rsid w:val="004C42B6"/>
    <w:rsid w:val="004C61B4"/>
    <w:rsid w:val="004D0CCF"/>
    <w:rsid w:val="004D2AC6"/>
    <w:rsid w:val="004D6DE8"/>
    <w:rsid w:val="004E6B9D"/>
    <w:rsid w:val="004F36B3"/>
    <w:rsid w:val="004F58A8"/>
    <w:rsid w:val="004F7466"/>
    <w:rsid w:val="00502094"/>
    <w:rsid w:val="00515777"/>
    <w:rsid w:val="00531471"/>
    <w:rsid w:val="00532576"/>
    <w:rsid w:val="005329A3"/>
    <w:rsid w:val="00540E2B"/>
    <w:rsid w:val="005452C4"/>
    <w:rsid w:val="0054662A"/>
    <w:rsid w:val="00564E17"/>
    <w:rsid w:val="005665BF"/>
    <w:rsid w:val="00577761"/>
    <w:rsid w:val="00584360"/>
    <w:rsid w:val="005844AE"/>
    <w:rsid w:val="00590834"/>
    <w:rsid w:val="00590FC5"/>
    <w:rsid w:val="005922EE"/>
    <w:rsid w:val="005941FE"/>
    <w:rsid w:val="0059566F"/>
    <w:rsid w:val="005A2A86"/>
    <w:rsid w:val="005B2F32"/>
    <w:rsid w:val="005B60DA"/>
    <w:rsid w:val="005C4530"/>
    <w:rsid w:val="005C5391"/>
    <w:rsid w:val="005C6888"/>
    <w:rsid w:val="005C6C40"/>
    <w:rsid w:val="005D1594"/>
    <w:rsid w:val="005E590C"/>
    <w:rsid w:val="006011C7"/>
    <w:rsid w:val="00602AB5"/>
    <w:rsid w:val="0061772E"/>
    <w:rsid w:val="00620457"/>
    <w:rsid w:val="00622FA8"/>
    <w:rsid w:val="00625E01"/>
    <w:rsid w:val="00631D3F"/>
    <w:rsid w:val="00643DD1"/>
    <w:rsid w:val="00643F6A"/>
    <w:rsid w:val="006531D1"/>
    <w:rsid w:val="006548E3"/>
    <w:rsid w:val="00655C1E"/>
    <w:rsid w:val="00655E06"/>
    <w:rsid w:val="00662EE7"/>
    <w:rsid w:val="00664363"/>
    <w:rsid w:val="006856EC"/>
    <w:rsid w:val="00687F6E"/>
    <w:rsid w:val="00691CB8"/>
    <w:rsid w:val="006923FF"/>
    <w:rsid w:val="0069451E"/>
    <w:rsid w:val="00696791"/>
    <w:rsid w:val="006A239A"/>
    <w:rsid w:val="006B0797"/>
    <w:rsid w:val="006B1FAB"/>
    <w:rsid w:val="006D056E"/>
    <w:rsid w:val="006D11FD"/>
    <w:rsid w:val="006D249F"/>
    <w:rsid w:val="006D5774"/>
    <w:rsid w:val="006E255D"/>
    <w:rsid w:val="006E4E6C"/>
    <w:rsid w:val="006E7EB8"/>
    <w:rsid w:val="006F7B9B"/>
    <w:rsid w:val="0070391B"/>
    <w:rsid w:val="007104F5"/>
    <w:rsid w:val="00716DD2"/>
    <w:rsid w:val="007255A5"/>
    <w:rsid w:val="0073566D"/>
    <w:rsid w:val="00735F84"/>
    <w:rsid w:val="0074005F"/>
    <w:rsid w:val="007440CB"/>
    <w:rsid w:val="0075090C"/>
    <w:rsid w:val="00751356"/>
    <w:rsid w:val="00752DAE"/>
    <w:rsid w:val="007543F2"/>
    <w:rsid w:val="00755350"/>
    <w:rsid w:val="00763883"/>
    <w:rsid w:val="00767E2D"/>
    <w:rsid w:val="00781868"/>
    <w:rsid w:val="0079126A"/>
    <w:rsid w:val="00794361"/>
    <w:rsid w:val="007A2D7C"/>
    <w:rsid w:val="007B30F8"/>
    <w:rsid w:val="007B4FCC"/>
    <w:rsid w:val="007C128E"/>
    <w:rsid w:val="007C4F4F"/>
    <w:rsid w:val="007C5ED3"/>
    <w:rsid w:val="007C7081"/>
    <w:rsid w:val="007D5BE0"/>
    <w:rsid w:val="007D7E78"/>
    <w:rsid w:val="007E0921"/>
    <w:rsid w:val="007E5F70"/>
    <w:rsid w:val="00811EBA"/>
    <w:rsid w:val="00813C0D"/>
    <w:rsid w:val="00821812"/>
    <w:rsid w:val="008317E6"/>
    <w:rsid w:val="00834EDC"/>
    <w:rsid w:val="00840D84"/>
    <w:rsid w:val="00841523"/>
    <w:rsid w:val="00841A76"/>
    <w:rsid w:val="0084397B"/>
    <w:rsid w:val="00853F49"/>
    <w:rsid w:val="008542A5"/>
    <w:rsid w:val="0085593A"/>
    <w:rsid w:val="0086047F"/>
    <w:rsid w:val="00870F8B"/>
    <w:rsid w:val="00871725"/>
    <w:rsid w:val="008754FB"/>
    <w:rsid w:val="008914D0"/>
    <w:rsid w:val="008923E3"/>
    <w:rsid w:val="008A73FB"/>
    <w:rsid w:val="008B119B"/>
    <w:rsid w:val="008B1893"/>
    <w:rsid w:val="008B4944"/>
    <w:rsid w:val="008B6367"/>
    <w:rsid w:val="008B77A1"/>
    <w:rsid w:val="008D1D02"/>
    <w:rsid w:val="008F5917"/>
    <w:rsid w:val="008F5BCE"/>
    <w:rsid w:val="00911AD7"/>
    <w:rsid w:val="00915F46"/>
    <w:rsid w:val="0092462C"/>
    <w:rsid w:val="00930608"/>
    <w:rsid w:val="00943A7B"/>
    <w:rsid w:val="00945F47"/>
    <w:rsid w:val="0094659F"/>
    <w:rsid w:val="0095031D"/>
    <w:rsid w:val="00955780"/>
    <w:rsid w:val="00971277"/>
    <w:rsid w:val="009810D2"/>
    <w:rsid w:val="0098271D"/>
    <w:rsid w:val="009835DB"/>
    <w:rsid w:val="00985D40"/>
    <w:rsid w:val="009864FE"/>
    <w:rsid w:val="0098754D"/>
    <w:rsid w:val="00990675"/>
    <w:rsid w:val="009942D3"/>
    <w:rsid w:val="00994564"/>
    <w:rsid w:val="00997A5C"/>
    <w:rsid w:val="009A1E2D"/>
    <w:rsid w:val="009B405C"/>
    <w:rsid w:val="009C59CE"/>
    <w:rsid w:val="009D0C1B"/>
    <w:rsid w:val="009D70BA"/>
    <w:rsid w:val="009E6CC9"/>
    <w:rsid w:val="009E7AE7"/>
    <w:rsid w:val="009F1A68"/>
    <w:rsid w:val="009F580A"/>
    <w:rsid w:val="009F6565"/>
    <w:rsid w:val="00A0649B"/>
    <w:rsid w:val="00A44EB7"/>
    <w:rsid w:val="00A61DF5"/>
    <w:rsid w:val="00A6649D"/>
    <w:rsid w:val="00A70C25"/>
    <w:rsid w:val="00A720DE"/>
    <w:rsid w:val="00A853C1"/>
    <w:rsid w:val="00A904CD"/>
    <w:rsid w:val="00A9242F"/>
    <w:rsid w:val="00A95527"/>
    <w:rsid w:val="00A967B6"/>
    <w:rsid w:val="00AA23AD"/>
    <w:rsid w:val="00AA28F0"/>
    <w:rsid w:val="00AA6669"/>
    <w:rsid w:val="00AA7F9F"/>
    <w:rsid w:val="00AC3BB9"/>
    <w:rsid w:val="00AC4651"/>
    <w:rsid w:val="00AC7E4F"/>
    <w:rsid w:val="00AD18A0"/>
    <w:rsid w:val="00AD2C97"/>
    <w:rsid w:val="00AD2D5D"/>
    <w:rsid w:val="00AD5DDA"/>
    <w:rsid w:val="00AD6017"/>
    <w:rsid w:val="00AD6C09"/>
    <w:rsid w:val="00AE6FAD"/>
    <w:rsid w:val="00AF4E22"/>
    <w:rsid w:val="00AF7E3E"/>
    <w:rsid w:val="00B00FBB"/>
    <w:rsid w:val="00B140DF"/>
    <w:rsid w:val="00B211E3"/>
    <w:rsid w:val="00B24602"/>
    <w:rsid w:val="00B270F6"/>
    <w:rsid w:val="00B359BD"/>
    <w:rsid w:val="00B366D4"/>
    <w:rsid w:val="00B417BB"/>
    <w:rsid w:val="00B47BEA"/>
    <w:rsid w:val="00B51CBF"/>
    <w:rsid w:val="00B569FC"/>
    <w:rsid w:val="00B577AC"/>
    <w:rsid w:val="00B60CEB"/>
    <w:rsid w:val="00B6572E"/>
    <w:rsid w:val="00B80051"/>
    <w:rsid w:val="00B96817"/>
    <w:rsid w:val="00BA2FDC"/>
    <w:rsid w:val="00BA5812"/>
    <w:rsid w:val="00BB2557"/>
    <w:rsid w:val="00BB2E7E"/>
    <w:rsid w:val="00BB3349"/>
    <w:rsid w:val="00BB7E91"/>
    <w:rsid w:val="00BC2E53"/>
    <w:rsid w:val="00BD4BF0"/>
    <w:rsid w:val="00BE215C"/>
    <w:rsid w:val="00BE2F2D"/>
    <w:rsid w:val="00BE741E"/>
    <w:rsid w:val="00C04F05"/>
    <w:rsid w:val="00C10AF8"/>
    <w:rsid w:val="00C131D4"/>
    <w:rsid w:val="00C30524"/>
    <w:rsid w:val="00C41848"/>
    <w:rsid w:val="00C42A8A"/>
    <w:rsid w:val="00C52821"/>
    <w:rsid w:val="00C52EF1"/>
    <w:rsid w:val="00C63F3D"/>
    <w:rsid w:val="00C66B88"/>
    <w:rsid w:val="00C700CE"/>
    <w:rsid w:val="00C76065"/>
    <w:rsid w:val="00C76819"/>
    <w:rsid w:val="00CA261C"/>
    <w:rsid w:val="00CB11E4"/>
    <w:rsid w:val="00CB252E"/>
    <w:rsid w:val="00CC47E9"/>
    <w:rsid w:val="00CC5970"/>
    <w:rsid w:val="00CD2E4E"/>
    <w:rsid w:val="00CD382B"/>
    <w:rsid w:val="00CD6607"/>
    <w:rsid w:val="00CE50A6"/>
    <w:rsid w:val="00CF2A10"/>
    <w:rsid w:val="00CF451A"/>
    <w:rsid w:val="00CF5C79"/>
    <w:rsid w:val="00D026CD"/>
    <w:rsid w:val="00D24327"/>
    <w:rsid w:val="00D37DF9"/>
    <w:rsid w:val="00D408A2"/>
    <w:rsid w:val="00D418B3"/>
    <w:rsid w:val="00D472B1"/>
    <w:rsid w:val="00D67C78"/>
    <w:rsid w:val="00D97751"/>
    <w:rsid w:val="00DA5631"/>
    <w:rsid w:val="00DB0831"/>
    <w:rsid w:val="00DB0B8D"/>
    <w:rsid w:val="00DB363E"/>
    <w:rsid w:val="00DB441B"/>
    <w:rsid w:val="00DB5C55"/>
    <w:rsid w:val="00DC4449"/>
    <w:rsid w:val="00DD2E0F"/>
    <w:rsid w:val="00DD2FC6"/>
    <w:rsid w:val="00DD7B79"/>
    <w:rsid w:val="00DE5EF0"/>
    <w:rsid w:val="00DF7BFC"/>
    <w:rsid w:val="00E04D42"/>
    <w:rsid w:val="00E10A1D"/>
    <w:rsid w:val="00E10D25"/>
    <w:rsid w:val="00E14850"/>
    <w:rsid w:val="00E20FFE"/>
    <w:rsid w:val="00E24B6F"/>
    <w:rsid w:val="00E43197"/>
    <w:rsid w:val="00E457CA"/>
    <w:rsid w:val="00E62208"/>
    <w:rsid w:val="00E81570"/>
    <w:rsid w:val="00E826F1"/>
    <w:rsid w:val="00E82F57"/>
    <w:rsid w:val="00E95439"/>
    <w:rsid w:val="00E965F0"/>
    <w:rsid w:val="00EA07E4"/>
    <w:rsid w:val="00EA6792"/>
    <w:rsid w:val="00EA7736"/>
    <w:rsid w:val="00EC4531"/>
    <w:rsid w:val="00ED24C2"/>
    <w:rsid w:val="00EF7EE2"/>
    <w:rsid w:val="00F0331D"/>
    <w:rsid w:val="00F072DE"/>
    <w:rsid w:val="00F152B2"/>
    <w:rsid w:val="00F1659B"/>
    <w:rsid w:val="00F2435F"/>
    <w:rsid w:val="00F352CC"/>
    <w:rsid w:val="00F35D7D"/>
    <w:rsid w:val="00F369BE"/>
    <w:rsid w:val="00F45653"/>
    <w:rsid w:val="00F461F8"/>
    <w:rsid w:val="00F52083"/>
    <w:rsid w:val="00F64CDB"/>
    <w:rsid w:val="00F64D84"/>
    <w:rsid w:val="00F67A38"/>
    <w:rsid w:val="00F76E14"/>
    <w:rsid w:val="00F85492"/>
    <w:rsid w:val="00F909AF"/>
    <w:rsid w:val="00F920D9"/>
    <w:rsid w:val="00FB2993"/>
    <w:rsid w:val="00FB2A9C"/>
    <w:rsid w:val="00FB37F7"/>
    <w:rsid w:val="00FC1607"/>
    <w:rsid w:val="00FC1DF2"/>
    <w:rsid w:val="00FC6885"/>
    <w:rsid w:val="00FC6FE1"/>
    <w:rsid w:val="00FD1B42"/>
    <w:rsid w:val="00FD23BA"/>
    <w:rsid w:val="00FE7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55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566D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42D3"/>
    <w:rPr>
      <w:rFonts w:ascii="Cambria" w:hAnsi="Cambria" w:cs="Cambria"/>
      <w:b/>
      <w:bCs/>
      <w:kern w:val="32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6E255D"/>
    <w:pPr>
      <w:tabs>
        <w:tab w:val="left" w:pos="540"/>
      </w:tabs>
      <w:ind w:firstLine="540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942D3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E255D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42D3"/>
    <w:rPr>
      <w:sz w:val="2"/>
      <w:szCs w:val="2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6E25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942D3"/>
    <w:rPr>
      <w:sz w:val="24"/>
      <w:szCs w:val="24"/>
      <w:lang w:val="ru-RU" w:eastAsia="ru-RU"/>
    </w:rPr>
  </w:style>
  <w:style w:type="paragraph" w:customStyle="1" w:styleId="Iauiue">
    <w:name w:val="Iau?iue"/>
    <w:uiPriority w:val="99"/>
    <w:rsid w:val="006E255D"/>
    <w:pPr>
      <w:autoSpaceDE w:val="0"/>
      <w:autoSpaceDN w:val="0"/>
    </w:pPr>
    <w:rPr>
      <w:rFonts w:ascii="UkrainianPeterburg" w:hAnsi="UkrainianPeterburg" w:cs="UkrainianPeterburg"/>
      <w:sz w:val="24"/>
      <w:szCs w:val="24"/>
      <w:lang w:eastAsia="ko-KR"/>
    </w:rPr>
  </w:style>
  <w:style w:type="paragraph" w:customStyle="1" w:styleId="1">
    <w:name w:val="Знак Знак Знак1"/>
    <w:basedOn w:val="Normal"/>
    <w:uiPriority w:val="99"/>
    <w:rsid w:val="00664363"/>
    <w:pPr>
      <w:tabs>
        <w:tab w:val="left" w:pos="0"/>
      </w:tabs>
    </w:pPr>
    <w:rPr>
      <w:rFonts w:ascii="Verdana" w:eastAsia="Batang" w:hAnsi="Verdana" w:cs="Verdana"/>
      <w:color w:val="000000"/>
      <w:sz w:val="20"/>
      <w:szCs w:val="20"/>
      <w:lang w:val="en-US" w:eastAsia="en-US"/>
    </w:rPr>
  </w:style>
  <w:style w:type="paragraph" w:customStyle="1" w:styleId="CharCharCharChar">
    <w:name w:val="Char Знак Знак Char Знак Знак Char Знак Знак Char Знак Знак"/>
    <w:basedOn w:val="Normal"/>
    <w:uiPriority w:val="99"/>
    <w:rsid w:val="00C52821"/>
    <w:rPr>
      <w:rFonts w:ascii="Verdana" w:hAnsi="Verdana" w:cs="Verdana"/>
      <w:sz w:val="20"/>
      <w:szCs w:val="20"/>
      <w:lang w:val="en-US" w:eastAsia="en-US"/>
    </w:rPr>
  </w:style>
  <w:style w:type="paragraph" w:customStyle="1" w:styleId="Iauiue1">
    <w:name w:val="Iau?iue1"/>
    <w:uiPriority w:val="99"/>
    <w:rsid w:val="0073566D"/>
    <w:pPr>
      <w:autoSpaceDE w:val="0"/>
      <w:autoSpaceDN w:val="0"/>
    </w:pPr>
    <w:rPr>
      <w:sz w:val="24"/>
      <w:szCs w:val="24"/>
      <w:lang w:eastAsia="ko-KR"/>
    </w:rPr>
  </w:style>
  <w:style w:type="paragraph" w:styleId="BodyTextIndent3">
    <w:name w:val="Body Text Indent 3"/>
    <w:basedOn w:val="Normal"/>
    <w:link w:val="BodyTextIndent3Char"/>
    <w:uiPriority w:val="99"/>
    <w:rsid w:val="007356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942D3"/>
    <w:rPr>
      <w:sz w:val="16"/>
      <w:szCs w:val="16"/>
      <w:lang w:val="ru-RU" w:eastAsia="ru-RU"/>
    </w:rPr>
  </w:style>
  <w:style w:type="paragraph" w:styleId="NormalWeb">
    <w:name w:val="Normal (Web)"/>
    <w:basedOn w:val="Normal"/>
    <w:uiPriority w:val="99"/>
    <w:semiHidden/>
    <w:rsid w:val="00414876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rsid w:val="00414876"/>
    <w:rPr>
      <w:color w:val="0000FF"/>
      <w:u w:val="single"/>
    </w:rPr>
  </w:style>
  <w:style w:type="paragraph" w:customStyle="1" w:styleId="10">
    <w:name w:val="Знак Знак Знак1 Знак Знак Знак Знак Знак Знак Знак Знак Знак Знак Знак Знак Знак Знак Знак Знак"/>
    <w:basedOn w:val="Normal"/>
    <w:uiPriority w:val="99"/>
    <w:rsid w:val="00577761"/>
    <w:rPr>
      <w:rFonts w:ascii="Verdana" w:eastAsia="Batang" w:hAnsi="Verdana" w:cs="Verdana"/>
      <w:sz w:val="20"/>
      <w:szCs w:val="20"/>
      <w:lang w:val="en-US" w:eastAsia="en-US"/>
    </w:rPr>
  </w:style>
  <w:style w:type="paragraph" w:customStyle="1" w:styleId="a">
    <w:name w:val="Знак Знак Знак Знак Знак"/>
    <w:basedOn w:val="Normal"/>
    <w:uiPriority w:val="99"/>
    <w:rsid w:val="00346947"/>
    <w:rPr>
      <w:rFonts w:ascii="Verdana" w:eastAsia="Batang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794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v.sfs.gov.ua/data/files/26719.pdf" TargetMode="External"/><Relationship Id="rId5" Type="http://schemas.openxmlformats.org/officeDocument/2006/relationships/hyperlink" Target="http://lv.sfs.gov.ua/data/files/2672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1142</TotalTime>
  <Pages>2</Pages>
  <Words>2059</Words>
  <Characters>1174</Characters>
  <Application>Microsoft Office Outlook</Application>
  <DocSecurity>0</DocSecurity>
  <Lines>0</Lines>
  <Paragraphs>0</Paragraphs>
  <ScaleCrop>false</ScaleCrop>
  <Company>ЗРМ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</dc:title>
  <dc:subject/>
  <dc:creator>Чобанюк</dc:creator>
  <cp:keywords/>
  <dc:description/>
  <cp:lastModifiedBy>u20900_35</cp:lastModifiedBy>
  <cp:revision>22</cp:revision>
  <cp:lastPrinted>2015-09-17T11:45:00Z</cp:lastPrinted>
  <dcterms:created xsi:type="dcterms:W3CDTF">2015-06-30T08:04:00Z</dcterms:created>
  <dcterms:modified xsi:type="dcterms:W3CDTF">2015-09-28T15:07:00Z</dcterms:modified>
</cp:coreProperties>
</file>